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ccb193" w14:textId="bccb19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77B77">
        <w:t>346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177B77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C6C7B">
        <w:t>10</w:t>
      </w:r>
      <w:r w:rsidR="000E039A">
        <w:t xml:space="preserve">. </w:t>
      </w:r>
      <w:r w:rsidR="00CC6C7B">
        <w:t>listopada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77B77">
        <w:t>NAPICA d.o.o.</w:t>
      </w:r>
      <w:r w:rsidRPr="00E1312F" w:rsidR="00177B77">
        <w:t xml:space="preserve">, </w:t>
      </w:r>
      <w:r w:rsidR="00177B77">
        <w:t>Zadar</w:t>
      </w:r>
      <w:r w:rsidRPr="00E1312F" w:rsidR="00177B77">
        <w:t xml:space="preserve">, </w:t>
      </w:r>
      <w:r w:rsidR="00177B77">
        <w:t>Franka Lisice 42</w:t>
      </w:r>
      <w:r w:rsidRPr="00E1312F" w:rsidR="00177B77">
        <w:t xml:space="preserve">, OIB: </w:t>
      </w:r>
      <w:r w:rsidR="00177B77">
        <w:t>75577457923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797721">
      <w:pPr>
        <w:jc w:val="both"/>
      </w:pPr>
      <w:r>
        <w:t>Početak u 9</w:t>
      </w:r>
      <w:r w:rsidR="00076762">
        <w:t>,</w:t>
      </w:r>
      <w:r>
        <w:t>21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14755B" w:rsidP="009769C3" w:rsidRDefault="0014755B">
      <w:pPr>
        <w:jc w:val="both"/>
      </w:pPr>
    </w:p>
    <w:p w:rsidR="00CC6C7B" w:rsidP="00CC6C7B" w:rsidRDefault="00CC6C7B">
      <w:pPr>
        <w:jc w:val="both"/>
      </w:pPr>
      <w:r w:rsidRPr="00816C78">
        <w:t>Za stečajnog dužnika:</w:t>
      </w:r>
      <w:r>
        <w:t xml:space="preserve"> zastupnik po zakonu </w:t>
      </w:r>
      <w:r w:rsidR="00177B77">
        <w:t>Ivo Storeli</w:t>
      </w:r>
      <w:r>
        <w:t>, identitet utvrđen uvidom u osobnu iskaznicu</w:t>
      </w:r>
    </w:p>
    <w:p w:rsidRPr="00816C78" w:rsidR="00CC6C7B" w:rsidP="00CC6C7B" w:rsidRDefault="00CC6C7B">
      <w:pPr>
        <w:jc w:val="both"/>
      </w:pPr>
      <w:r w:rsidRPr="00816C78">
        <w:t xml:space="preserve">                                       </w:t>
      </w:r>
    </w:p>
    <w:p w:rsidR="00CC6C7B" w:rsidP="00CC6C7B" w:rsidRDefault="00CC6C7B">
      <w:pPr>
        <w:jc w:val="both"/>
      </w:pPr>
      <w:r w:rsidRPr="00816C78">
        <w:t>Za predlagatelja</w:t>
      </w:r>
      <w:r>
        <w:t xml:space="preserve">:  </w:t>
      </w:r>
      <w:r w:rsidR="00797721">
        <w:t>nitko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77B77">
        <w:t>NAPICA d.o.o.</w:t>
      </w:r>
      <w:r w:rsidRPr="00E1312F" w:rsidR="00177B77">
        <w:t xml:space="preserve">, </w:t>
      </w:r>
      <w:r w:rsidR="00177B77">
        <w:t>Zadar</w:t>
      </w:r>
    </w:p>
    <w:p w:rsidR="00CC6C7B" w:rsidP="00CC6C7B" w:rsidRDefault="00CC6C7B">
      <w:pPr>
        <w:jc w:val="both"/>
      </w:pPr>
    </w:p>
    <w:p w:rsidRPr="002528EB" w:rsidR="00CC6C7B" w:rsidP="00CC6C7B" w:rsidRDefault="00CC6C7B">
      <w:pPr>
        <w:jc w:val="both"/>
      </w:pPr>
      <w:r>
        <w:t>Sudac donosi</w:t>
      </w:r>
    </w:p>
    <w:p w:rsidRPr="002528EB" w:rsidR="00CC6C7B" w:rsidP="00CC6C7B" w:rsidRDefault="00CC6C7B">
      <w:pPr>
        <w:jc w:val="center"/>
      </w:pPr>
      <w:r w:rsidRPr="002528EB">
        <w:t xml:space="preserve">r j e š e nj e </w:t>
      </w:r>
    </w:p>
    <w:p w:rsidRPr="002528EB" w:rsidR="00CC6C7B" w:rsidP="00CC6C7B" w:rsidRDefault="00CC6C7B">
      <w:pPr>
        <w:jc w:val="center"/>
      </w:pPr>
    </w:p>
    <w:p w:rsidRPr="00816C78" w:rsidR="00CC6C7B" w:rsidP="00CC6C7B" w:rsidRDefault="00CC6C7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 xml:space="preserve">Upoznaje ukratko prisutne sa sadržajem prijedloga za otvaranje stečajnog postupka.  </w:t>
      </w:r>
    </w:p>
    <w:p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PBZ banke d.d. otvoren žiro račun.</w:t>
      </w:r>
    </w:p>
    <w:p w:rsidRPr="002C241F" w:rsidR="00CC6C7B" w:rsidP="00CC6C7B" w:rsidRDefault="00CC6C7B">
      <w:pPr>
        <w:ind w:firstLine="708"/>
        <w:jc w:val="both"/>
      </w:pPr>
    </w:p>
    <w:p w:rsidR="00CC6C7B" w:rsidP="00CC6C7B" w:rsidRDefault="00CC6C7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797721">
        <w:t>trgovina odječe</w:t>
      </w:r>
      <w:r>
        <w:t>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>Dužnik navodi da ne posluje i nema zaposlenika.</w:t>
      </w:r>
    </w:p>
    <w:p w:rsidRPr="002C241F"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>Što se tiče imovine</w:t>
      </w:r>
      <w:r>
        <w:t xml:space="preserve"> navodi da nema imovine</w:t>
      </w:r>
      <w:r w:rsidR="00797721">
        <w:t>, radio je u iznajmljenom prostoru, a neprodane robe nije ostalo.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 xml:space="preserve">Zna </w:t>
      </w:r>
      <w:r w:rsidR="00797721">
        <w:t>da je žiro račun u blokadi oko 9</w:t>
      </w:r>
      <w:r>
        <w:t xml:space="preserve"> mjeseci, za iznos od </w:t>
      </w:r>
      <w:r w:rsidR="00797721">
        <w:t>oko 10</w:t>
      </w:r>
      <w:r>
        <w:t>.000,00 kuna</w:t>
      </w:r>
      <w:r w:rsidR="00797721">
        <w:t>,</w:t>
      </w:r>
      <w:r>
        <w:t xml:space="preserve"> </w:t>
      </w:r>
      <w:r w:rsidR="00797721">
        <w:t>a sada ne zna točnu šifru</w:t>
      </w:r>
      <w:r>
        <w:t>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CC6C7B" w:rsidP="00CC6C7B" w:rsidRDefault="00CC6C7B">
      <w:pPr>
        <w:jc w:val="both"/>
      </w:pPr>
    </w:p>
    <w:p w:rsidR="00CC6C7B" w:rsidP="00CC6C7B" w:rsidRDefault="00177B77">
      <w:pPr>
        <w:jc w:val="both"/>
      </w:pPr>
      <w:r>
        <w:t>Ivo Storeli</w:t>
      </w:r>
      <w:r w:rsidR="00CC6C7B">
        <w:t xml:space="preserve"> navodi da je njegov broj mobitela: </w:t>
      </w:r>
      <w:r w:rsidR="00797721">
        <w:t>091/406-1406</w:t>
      </w:r>
    </w:p>
    <w:p w:rsidRPr="002C241F" w:rsidR="00CC6C7B" w:rsidP="00CC6C7B" w:rsidRDefault="00CC6C7B">
      <w:pPr>
        <w:jc w:val="both"/>
      </w:pPr>
    </w:p>
    <w:p w:rsidR="00CC6C7B" w:rsidP="00CC6C7B" w:rsidRDefault="00797721">
      <w:pPr>
        <w:jc w:val="both"/>
      </w:pPr>
      <w:r>
        <w:t>Knjigovodstvo se vodilo u društvu i tamo se nalazi dokumentacija</w:t>
      </w:r>
      <w:r w:rsidR="00CC6C7B">
        <w:t>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>Posebno navodi da dug nije u mogućnosti podmiriti dug niti nastaviti poslovanje.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 xml:space="preserve">Sudac donosi 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center"/>
      </w:pPr>
      <w:r>
        <w:t xml:space="preserve">r j e š e nj e </w:t>
      </w:r>
    </w:p>
    <w:p w:rsidRPr="000124EC" w:rsidR="00CC6C7B" w:rsidP="00CC6C7B" w:rsidRDefault="00CC6C7B">
      <w:pPr>
        <w:jc w:val="both"/>
        <w:rPr>
          <w:b/>
        </w:rPr>
      </w:pPr>
    </w:p>
    <w:p w:rsidRPr="007A3E16" w:rsidR="00CC6C7B" w:rsidP="00CC6C7B" w:rsidRDefault="00CC6C7B">
      <w:pPr>
        <w:jc w:val="both"/>
      </w:pPr>
      <w:r w:rsidRPr="007A3E16">
        <w:t>Odluka će biti donesena u zakonskom roku.</w:t>
      </w:r>
    </w:p>
    <w:p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  <w:r w:rsidRPr="002C241F">
        <w:t xml:space="preserve">Dovršeno u </w:t>
      </w:r>
      <w:r>
        <w:t>11,18 sati</w:t>
      </w:r>
    </w:p>
    <w:p w:rsidR="00CC6C7B" w:rsidP="00CC6C7B" w:rsidRDefault="00CC6C7B">
      <w:pPr>
        <w:jc w:val="both"/>
      </w:pPr>
    </w:p>
    <w:p w:rsidRPr="002C241F" w:rsidR="00CC6C7B" w:rsidP="00CC6C7B" w:rsidRDefault="00CC6C7B">
      <w:pPr>
        <w:ind w:firstLine="708"/>
        <w:jc w:val="both"/>
      </w:pPr>
    </w:p>
    <w:p w:rsidRPr="002C241F" w:rsidR="00CC6C7B" w:rsidP="00CC6C7B" w:rsidRDefault="00CC6C7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CC6C7B" w:rsidP="00CC6C7B" w:rsidRDefault="00CC6C7B"/>
    <w:p w:rsidRPr="002C241F" w:rsidR="00CC6C7B" w:rsidP="00CC6C7B" w:rsidRDefault="00CC6C7B"/>
    <w:p w:rsidRPr="002C241F" w:rsidR="00CC6C7B" w:rsidP="00CC6C7B" w:rsidRDefault="00CC6C7B"/>
    <w:p w:rsidRPr="002C241F" w:rsidR="00CC6C7B" w:rsidP="00CC6C7B" w:rsidRDefault="00CC6C7B"/>
    <w:p w:rsidRPr="002C241F" w:rsidR="00CC6C7B" w:rsidP="00CC6C7B" w:rsidRDefault="00CC6C7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CC6C7B" w:rsidP="00CC6C7B" w:rsidRDefault="00CC6C7B"/>
    <w:p w:rsidRPr="002C241F"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</w:p>
    <w:p w:rsidRPr="002C241F" w:rsidR="004608EB" w:rsidP="00CC6C7B" w:rsidRDefault="004608EB">
      <w:pPr>
        <w:jc w:val="both"/>
      </w:pPr>
    </w:p>
    <w:sectPr w:rsidRPr="002C241F" w:rsidR="004608EB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09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77B77">
      <w:t>346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177B77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4755B"/>
    <w:rsid w:val="0015140C"/>
    <w:rsid w:val="001516C2"/>
    <w:rsid w:val="00151FA4"/>
    <w:rsid w:val="001633D2"/>
    <w:rsid w:val="00164A11"/>
    <w:rsid w:val="001652E0"/>
    <w:rsid w:val="00177B77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4C4C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1759A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608EB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209E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E6A4E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7721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6C7B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E6FEE"/>
    <w:rsid w:val="00DF14C5"/>
    <w:rsid w:val="00DF55E2"/>
    <w:rsid w:val="00DF5A33"/>
    <w:rsid w:val="00DF6553"/>
    <w:rsid w:val="00E075F0"/>
    <w:rsid w:val="00E104EA"/>
    <w:rsid w:val="00E1081D"/>
    <w:rsid w:val="00E10BF8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220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20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209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209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209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2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09:21</izvorni_sadrzaj>
    <derivirana_varijabla naziv="DomainObject.StvarniPocetakVrijeme_1">09:21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St-346/2019-6</izvorni_sadrzaj>
    <derivirana_varijabla naziv="DomainObject.Zapisnik.Oznaka_1">St-346/2019-6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2019.</izvorni_sadrzaj>
    <derivirana_varijabla naziv="DomainObject.Predmet.DatumOsnivanja_1">23.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St-346/2019</izvorni_sadrzaj>
    <derivirana_varijabla naziv="DomainObject.Predmet.OznakaBroj_1">St-346/2019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NAPICA d.o.o. za prijevoz i usluge</izvorni_sadrzaj>
    <derivirana_varijabla naziv="DomainObject.Predmet.ProtustrankaFormated_1">  NAPICA d.o.o. za prijevoz i usluge</derivirana_varijabla>
  </DomainObject.Predmet.ProtustrankaFormated>
  <DomainObject.Predmet.ProtustrankaFormatedOIB>
    <izvorni_sadrzaj>  NAPICA d.o.o. za prijevoz i usluge, OIB 75577457923</izvorni_sadrzaj>
    <derivirana_varijabla naziv="DomainObject.Predmet.ProtustrankaFormatedOIB_1">  NAPICA d.o.o. za prijevoz i usluge, OIB 75577457923</derivirana_varijabla>
  </DomainObject.Predmet.ProtustrankaFormatedOIB>
  <DomainObject.Predmet.ProtustrankaFormatedWithAdress>
    <izvorni_sadrzaj> NAPICA d.o.o. za prijevoz i usluge, Franka Lisice 42, 23000 Zadar</izvorni_sadrzaj>
    <derivirana_varijabla naziv="DomainObject.Predmet.ProtustrankaFormatedWithAdress_1"> NAPICA d.o.o. za prijevoz i usluge, Franka Lisice 42, 23000 Zadar</derivirana_varijabla>
  </DomainObject.Predmet.ProtustrankaFormatedWithAdress>
  <DomainObject.Predmet.ProtustrankaFormatedWithAdressOIB>
    <izvorni_sadrzaj> NAPICA d.o.o. za prijevoz i usluge, OIB 75577457923, Franka Lisice 42, 23000 Zadar</izvorni_sadrzaj>
    <derivirana_varijabla naziv="DomainObject.Predmet.ProtustrankaFormatedWithAdressOIB_1"> NAPICA d.o.o. za prijevoz i usluge, OIB 75577457923, Franka Lisice 42, 23000 Zadar</derivirana_varijabla>
  </DomainObject.Predmet.ProtustrankaFormatedWithAdressOIB>
  <DomainObject.Predmet.ProtustrankaWithAdress>
    <izvorni_sadrzaj>NAPICA d.o.o. za prijevoz i usluge Franka Lisice 42, 23000 Zadar</izvorni_sadrzaj>
    <derivirana_varijabla naziv="DomainObject.Predmet.ProtustrankaWithAdress_1">NAPICA d.o.o. za prijevoz i usluge Franka Lisice 42, 23000 Zadar</derivirana_varijabla>
  </DomainObject.Predmet.ProtustrankaWithAdress>
  <DomainObject.Predmet.ProtustrankaWithAdressOIB>
    <izvorni_sadrzaj>NAPICA d.o.o. za prijevoz i usluge, OIB 75577457923, Franka Lisice 42, 23000 Zadar</izvorni_sadrzaj>
    <derivirana_varijabla naziv="DomainObject.Predmet.ProtustrankaWithAdressOIB_1">NAPICA d.o.o. za prijevoz i usluge, OIB 75577457923, Franka Lisice 42, 23000 Zadar</derivirana_varijabla>
  </DomainObject.Predmet.ProtustrankaWithAdressOIB>
  <DomainObject.Predmet.ProtustrankaNazivFormated>
    <izvorni_sadrzaj>NAPICA d.o.o. za prijevoz i usluge</izvorni_sadrzaj>
    <derivirana_varijabla naziv="DomainObject.Predmet.ProtustrankaNazivFormated_1">NAPICA d.o.o. za prijevoz i usluge</derivirana_varijabla>
  </DomainObject.Predmet.ProtustrankaNazivFormated>
  <DomainObject.Predmet.ProtustrankaNazivFormatedOIB>
    <izvorni_sadrzaj>NAPICA d.o.o. za prijevoz i usluge, OIB 75577457923</izvorni_sadrzaj>
    <derivirana_varijabla naziv="DomainObject.Predmet.ProtustrankaNazivFormatedOIB_1">NAPICA d.o.o. za prijevoz i usluge, OIB 75577457923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NAPICA d.o.o. za prijevoz i usluge</item>
    </izvorni_sadrzaj>
    <derivirana_varijabla naziv="DomainObject.Predmet.ProtuStrankaListFormated_1">
      <item>NAPICA d.o.o. za prijevoz i usluge</item>
    </derivirana_varijabla>
  </DomainObject.Predmet.ProtuStrankaListFormated>
  <DomainObject.Predmet.ProtuStrankaListFormatedOIB>
    <izvorni_sadrzaj>
      <item>NAPICA d.o.o. za prijevoz i usluge, OIB 75577457923</item>
    </izvorni_sadrzaj>
    <derivirana_varijabla naziv="DomainObject.Predmet.ProtuStrankaListFormatedOIB_1">
      <item>NAPICA d.o.o. za prijevoz i usluge, OIB 75577457923</item>
    </derivirana_varijabla>
  </DomainObject.Predmet.ProtuStrankaListFormatedOIB>
  <DomainObject.Predmet.ProtuStrankaListFormatedWithAdress>
    <izvorni_sadrzaj>
      <item>NAPICA d.o.o. za prijevoz i usluge, Franka Lisice 42, 23000 Zadar</item>
    </izvorni_sadrzaj>
    <derivirana_varijabla naziv="DomainObject.Predmet.ProtuStrankaListFormatedWithAdress_1">
      <item>NAPICA d.o.o. za prijevoz i usluge, Franka Lisice 42, 23000 Zadar</item>
    </derivirana_varijabla>
  </DomainObject.Predmet.ProtuStrankaListFormatedWithAdress>
  <DomainObject.Predmet.ProtuStrankaListFormatedWithAdressOIB>
    <izvorni_sadrzaj>
      <item>NAPICA d.o.o. za prijevoz i usluge, OIB 75577457923, Franka Lisice 42, 23000 Zadar</item>
    </izvorni_sadrzaj>
    <derivirana_varijabla naziv="DomainObject.Predmet.ProtuStrankaListFormatedWithAdressOIB_1">
      <item>NAPICA d.o.o. za prijevoz i usluge, OIB 75577457923, Franka Lisice 42, 23000 Zadar</item>
    </derivirana_varijabla>
  </DomainObject.Predmet.ProtuStrankaListFormatedWithAdressOIB>
  <DomainObject.Predmet.ProtuStrankaListNazivFormated>
    <izvorni_sadrzaj>
      <item>NAPICA d.o.o. za prijevoz i usluge</item>
    </izvorni_sadrzaj>
    <derivirana_varijabla naziv="DomainObject.Predmet.ProtuStrankaListNazivFormated_1">
      <item>NAPICA d.o.o. za prijevoz i usluge</item>
    </derivirana_varijabla>
  </DomainObject.Predmet.ProtuStrankaListNazivFormated>
  <DomainObject.Predmet.ProtuStrankaListNazivFormatedOIB>
    <izvorni_sadrzaj>
      <item>NAPICA d.o.o. za prijevoz i usluge, OIB 75577457923</item>
    </izvorni_sadrzaj>
    <derivirana_varijabla naziv="DomainObject.Predmet.ProtuStrankaListNazivFormatedOIB_1">
      <item>NAPICA d.o.o. za prijevoz i usluge, OIB 75577457923</item>
    </derivirana_varijabla>
  </DomainObject.Predmet.ProtuStrankaListNazivFormatedOIB>
  <DomainObject.Predmet.OstaliListFormated>
    <izvorni_sadrzaj>
      <item>Ivo Storeli</item>
    </izvorni_sadrzaj>
    <derivirana_varijabla naziv="DomainObject.Predmet.OstaliListFormated_1">
      <item>Ivo Storeli</item>
    </derivirana_varijabla>
  </DomainObject.Predmet.OstaliListFormated>
  <DomainObject.Predmet.OstaliListFormatedOIB>
    <izvorni_sadrzaj>
      <item>Ivo Storeli, OIB 67617152286</item>
    </izvorni_sadrzaj>
    <derivirana_varijabla naziv="DomainObject.Predmet.OstaliListFormatedOIB_1">
      <item>Ivo Storeli, OIB 67617152286</item>
    </derivirana_varijabla>
  </DomainObject.Predmet.OstaliListFormatedOIB>
  <DomainObject.Predmet.OstaliListFormatedWithAdress>
    <izvorni_sadrzaj>
      <item>Ivo Storeli, Ulica Ivana Meštrovića 9, 23000 Zadar</item>
    </izvorni_sadrzaj>
    <derivirana_varijabla naziv="DomainObject.Predmet.OstaliListFormatedWithAdress_1">
      <item>Ivo Storeli, Ulica Ivana Meštrovića 9, 23000 Zadar</item>
    </derivirana_varijabla>
  </DomainObject.Predmet.OstaliListFormatedWithAdress>
  <DomainObject.Predmet.OstaliListFormatedWithAdressOIB>
    <izvorni_sadrzaj>
      <item>Ivo Storeli, OIB 67617152286, Ulica Ivana Meštrovića 9, 23000 Zadar</item>
    </izvorni_sadrzaj>
    <derivirana_varijabla naziv="DomainObject.Predmet.OstaliListFormatedWithAdressOIB_1">
      <item>Ivo Storeli, OIB 67617152286, Ulica Ivana Meštrovića 9, 23000 Zadar</item>
    </derivirana_varijabla>
  </DomainObject.Predmet.OstaliListFormatedWithAdressOIB>
  <DomainObject.Predmet.OstaliListNazivFormated>
    <izvorni_sadrzaj>
      <item>Ivo Storeli</item>
    </izvorni_sadrzaj>
    <derivirana_varijabla naziv="DomainObject.Predmet.OstaliListNazivFormated_1">
      <item>Ivo Storeli</item>
    </derivirana_varijabla>
  </DomainObject.Predmet.OstaliListNazivFormated>
  <DomainObject.Predmet.OstaliListNazivFormatedOIB>
    <izvorni_sadrzaj>
      <item>Ivo Storeli, OIB 67617152286</item>
    </izvorni_sadrzaj>
    <derivirana_varijabla naziv="DomainObject.Predmet.OstaliListNazivFormatedOIB_1">
      <item>Ivo Storeli, OIB 67617152286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St-346/2019-6</izvorni_sadrzaj>
    <derivirana_varijabla naziv="DomainObject.PoslovniBrojDokumenta_1">St-346/2019-6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NAPICA d.o.o. za prijevoz i usluge</izvorni_sadrzaj>
    <derivirana_varijabla naziv="DomainObject.Predmet.ProtustrankaIDrugi_1">NAPICA d.o.o. za prijevoz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NAPICA d.o.o. za prijevoz i usluge, OIB 75577457923, Franka Lisice 42, 23000 Zadar</izvorni_sadrzaj>
    <derivirana_varijabla naziv="DomainObject.Predmet.ProtustrankaIDrugiAdressOIB_1">NAPICA d.o.o. za prijevoz i usluge, OIB 75577457923,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NAPICA d.o.o. za prijevoz i usluge</item>
      <item>FINA</item>
      <item>Ivo Storeli</item>
    </izvorni_sadrzaj>
    <derivirana_varijabla naziv="DomainObject.Predmet.SudioniciListNaziv_1">
      <item>NAPICA d.o.o. za prijevoz i usluge</item>
      <item>FINA</item>
      <item>Ivo Storeli</item>
    </derivirana_varijabla>
  </DomainObject.Predmet.SudioniciListNaziv>
  <DomainObject.Predmet.SudioniciListAdressOIB>
    <izvorni_sadrzaj>
      <item>NAPICA d.o.o. za prijevoz i usluge, OIB 75577457923, Franka Lisice 42,23000 Zadar</item>
      <item>FINA, OIB 85821130368, Ivana Danila 4,23000 Zadar</item>
      <item>Ivo Storeli, OIB 67617152286, Ulica Ivana Meštrovića 9,23000 Zadar</item>
    </izvorni_sadrzaj>
    <derivirana_varijabla naziv="DomainObject.Predmet.SudioniciListAdressOIB_1">
      <item>NAPICA d.o.o. za prijevoz i usluge, OIB 75577457923, Franka Lisice 42,23000 Zadar</item>
      <item>FINA, OIB 85821130368, Ivana Danila 4,23000 Zadar</item>
      <item>Ivo Storeli, OIB 67617152286, Ulica Ivana Meštrovića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75577457923</item>
      <item>, OIB 85821130368</item>
      <item>, OIB 67617152286</item>
    </izvorni_sadrzaj>
    <derivirana_varijabla naziv="DomainObject.Predmet.SudioniciListNazivOIB_1">
      <item>, OIB 75577457923</item>
      <item>, OIB 85821130368</item>
      <item>, OIB 67617152286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330</properties:Words>
  <properties:Characters>1769</properties:Characters>
  <properties:Lines>80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2019-10-10T05:57:00Z</dcterms:created>
  <dc:creator>Ardena Bajlo</dc:creator>
  <cp:lastModifiedBy>Ante Rubelj</cp:lastModifiedBy>
  <cp:lastPrinted>2018-05-24T06:40:00Z</cp:lastPrinted>
  <dcterms:modified xmlns:xsi="http://www.w3.org/2001/XMLSchema-instance" xsi:type="dcterms:W3CDTF">2019-10-10T11:53:00Z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St-346/2019-6 / Zapisnik - Ročište radi izjašnjenja o prijedlogu za otvaranje steč.post (1 St-346-2019-povodom prijedloga za otvaranje stečaja-10.10.19.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